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F768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F768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F768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F768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F768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F768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29E47F2" w:rsidR="00546DB1" w:rsidRPr="00546DB1" w:rsidRDefault="007A1198" w:rsidP="00AB56F9">
                <w:pPr>
                  <w:tabs>
                    <w:tab w:val="left" w:pos="426"/>
                  </w:tabs>
                  <w:spacing w:before="120"/>
                  <w:rPr>
                    <w:bCs/>
                    <w:lang w:val="en-IE" w:eastAsia="en-GB"/>
                  </w:rPr>
                </w:pPr>
                <w:r>
                  <w:rPr>
                    <w:bCs/>
                    <w:lang w:eastAsia="en-GB"/>
                  </w:rPr>
                  <w:t>RTD-G-4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DF6053F" w:rsidR="00546DB1" w:rsidRPr="003B2E38" w:rsidRDefault="007A1198" w:rsidP="00AB56F9">
                <w:pPr>
                  <w:tabs>
                    <w:tab w:val="left" w:pos="426"/>
                  </w:tabs>
                  <w:spacing w:before="120"/>
                  <w:rPr>
                    <w:bCs/>
                    <w:lang w:val="en-IE" w:eastAsia="en-GB"/>
                  </w:rPr>
                </w:pPr>
                <w:r>
                  <w:rPr>
                    <w:bCs/>
                    <w:lang w:eastAsia="en-GB"/>
                  </w:rPr>
                  <w:t>491276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1269080188"/>
                  <w:placeholder>
                    <w:docPart w:val="441B9ADDEB1F459FA0A151751FB640D2"/>
                  </w:placeholder>
                </w:sdtPr>
                <w:sdtEndPr/>
                <w:sdtContent>
                  <w:p w14:paraId="65EBCF52" w14:textId="72DEBA16" w:rsidR="00546DB1" w:rsidRPr="003B2E38" w:rsidRDefault="007A1198" w:rsidP="00AB56F9">
                    <w:pPr>
                      <w:tabs>
                        <w:tab w:val="left" w:pos="426"/>
                      </w:tabs>
                      <w:spacing w:before="120"/>
                      <w:rPr>
                        <w:bCs/>
                        <w:lang w:val="en-IE" w:eastAsia="en-GB"/>
                      </w:rPr>
                    </w:pPr>
                    <w:r w:rsidRPr="000A58EA">
                      <w:rPr>
                        <w:bCs/>
                        <w:lang w:val="en-IE" w:eastAsia="en-GB"/>
                      </w:rPr>
                      <w:t>Fabienne GAUTIER, Head of Unit</w:t>
                    </w:r>
                  </w:p>
                </w:sdtContent>
              </w:sdt>
            </w:sdtContent>
          </w:sdt>
          <w:p w14:paraId="227D6F6E" w14:textId="2E5B17A9" w:rsidR="00546DB1" w:rsidRPr="009F216F" w:rsidRDefault="00BF768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A1198">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1407EF6C" w:rsidR="00546DB1" w:rsidRPr="00546DB1" w:rsidRDefault="00BF768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A1198">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A119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7142961"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4181F54"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F768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F768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F768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60B594B"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D454B36"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65219145"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465EFC">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4F0170" w:rsidRDefault="00803007" w:rsidP="007C07D8">
      <w:pPr>
        <w:pStyle w:val="ListNumber"/>
        <w:numPr>
          <w:ilvl w:val="0"/>
          <w:numId w:val="0"/>
        </w:numPr>
        <w:ind w:left="709" w:hanging="709"/>
        <w:rPr>
          <w:lang w:val="nl-BE" w:eastAsia="en-GB"/>
        </w:rPr>
      </w:pPr>
      <w:r w:rsidRPr="004F0170">
        <w:rPr>
          <w:b/>
          <w:bCs/>
          <w:lang w:val="nl-BE" w:eastAsia="en-GB"/>
        </w:rPr>
        <w:t>Wer wi</w:t>
      </w:r>
      <w:r w:rsidR="002F7504" w:rsidRPr="004F0170">
        <w:rPr>
          <w:b/>
          <w:bCs/>
          <w:lang w:val="nl-BE" w:eastAsia="en-GB"/>
        </w:rPr>
        <w:t>r</w:t>
      </w:r>
      <w:r w:rsidRPr="004F0170">
        <w:rPr>
          <w:b/>
          <w:bCs/>
          <w:lang w:val="nl-BE" w:eastAsia="en-GB"/>
        </w:rPr>
        <w:t xml:space="preserve"> sind</w:t>
      </w:r>
    </w:p>
    <w:sdt>
      <w:sdtPr>
        <w:rPr>
          <w:lang w:val="en-US" w:eastAsia="en-GB"/>
        </w:rPr>
        <w:id w:val="1822233941"/>
        <w:placeholder>
          <w:docPart w:val="FE6C9874556B47B1A65A432926DB0BCE"/>
        </w:placeholder>
      </w:sdtPr>
      <w:sdtEndPr/>
      <w:sdtContent>
        <w:sdt>
          <w:sdtPr>
            <w:rPr>
              <w:sz w:val="22"/>
              <w:szCs w:val="22"/>
              <w:lang w:val="en-US" w:eastAsia="en-GB"/>
            </w:rPr>
            <w:id w:val="-1010596402"/>
            <w:placeholder>
              <w:docPart w:val="B4D34DA0854B49F3B7FDB588735EAFB5"/>
            </w:placeholder>
          </w:sdtPr>
          <w:sdtEndPr>
            <w:rPr>
              <w:sz w:val="24"/>
              <w:szCs w:val="20"/>
            </w:rPr>
          </w:sdtEndPr>
          <w:sdtContent>
            <w:p w14:paraId="4D3328B7" w14:textId="77777777" w:rsidR="007A1198" w:rsidRPr="00CC0233" w:rsidRDefault="007A1198" w:rsidP="007A1198">
              <w:pPr>
                <w:rPr>
                  <w:sz w:val="22"/>
                  <w:szCs w:val="22"/>
                  <w:lang w:val="de-AT"/>
                </w:rPr>
              </w:pPr>
              <w:r w:rsidRPr="00CC0233">
                <w:rPr>
                  <w:sz w:val="22"/>
                  <w:szCs w:val="22"/>
                  <w:lang w:val="de-AT"/>
                </w:rPr>
                <w:t xml:space="preserve">Ziel des Referats "Missionen und Partnerschaften" ist es, sicherzustellen, dass neuartige politische Ansätze von Horizont Europa, insbesondere Missionen und Europäische Partnerschaften, einen </w:t>
              </w:r>
              <w:r w:rsidRPr="00CC0233">
                <w:rPr>
                  <w:sz w:val="22"/>
                  <w:szCs w:val="22"/>
                  <w:lang w:val="de-AT"/>
                </w:rPr>
                <w:lastRenderedPageBreak/>
                <w:t xml:space="preserve">wichtigen Beitrag zur Bewältigung globaler Herausforderungen und zur industriellen Wettbewerbsfähigkeit leisten. Das Referat steuert die Politikentwicklung für Missionen und Europäische Partnerschaften und unterstützt die Kommissionsdienststellen, die Mitgliedstaaten und andere Interessengruppen bei deren gemeinsamer Co-Kreation, um Investitionen für gemeinsam vereinbarte Ziele zu mobilisieren, die mit den Prioritäten der europäischen Bürger übereinstimmen. </w:t>
              </w:r>
            </w:p>
            <w:p w14:paraId="76DD1EEA" w14:textId="1EB3B853" w:rsidR="00803007" w:rsidRPr="007A1198" w:rsidRDefault="007A1198" w:rsidP="00803007">
              <w:pPr>
                <w:rPr>
                  <w:lang w:val="nl-BE" w:eastAsia="en-GB"/>
                </w:rPr>
              </w:pPr>
              <w:r w:rsidRPr="00CC0233">
                <w:rPr>
                  <w:sz w:val="22"/>
                  <w:szCs w:val="22"/>
                  <w:lang w:val="de-AT"/>
                </w:rPr>
                <w:t>Das Partnerschafts-Team des Referats leitet die Politikentwicklung und die Koordinierung zwischen den Kommissionsdienststellen während der gesamten Laufzeit der neuen Generation Europäischer Partnerschaften sowie den strategischen Koordinierungsprozess mit den Mitgliedstaaten.</w:t>
              </w:r>
              <w:r>
                <w:rPr>
                  <w:i/>
                  <w:iCs/>
                  <w:lang w:val="de-AT"/>
                </w:rPr>
                <w:t> </w:t>
              </w:r>
            </w:p>
          </w:sdtContent>
        </w:sdt>
      </w:sdtContent>
    </w:sdt>
    <w:p w14:paraId="3862387A" w14:textId="77777777" w:rsidR="00803007" w:rsidRPr="000A58EA"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397561979"/>
            <w:placeholder>
              <w:docPart w:val="FDE6F665EE204B23BF4F0D33EBA62E47"/>
            </w:placeholder>
          </w:sdtPr>
          <w:sdtEndPr/>
          <w:sdtContent>
            <w:p w14:paraId="6580DDC2" w14:textId="2C14DF4D" w:rsidR="007A1198" w:rsidRPr="00DA55F2" w:rsidRDefault="007A1198" w:rsidP="007A1198">
              <w:pPr>
                <w:spacing w:after="224" w:line="250" w:lineRule="auto"/>
                <w:rPr>
                  <w:rFonts w:eastAsia="Arial"/>
                  <w:sz w:val="22"/>
                  <w:szCs w:val="22"/>
                  <w:lang w:val="sv-SE"/>
                </w:rPr>
              </w:pPr>
              <w:r w:rsidRPr="00DA55F2">
                <w:rPr>
                  <w:rFonts w:eastAsia="Arial"/>
                  <w:sz w:val="22"/>
                  <w:szCs w:val="22"/>
                  <w:lang w:val="de-AT"/>
                </w:rPr>
                <w:t xml:space="preserve">Beitrag zur Konzeption, Umsetzung und zum Monitoring der unter dem Forschungsrahmenprogramm initiierten Europäischen Partnerschaften. </w:t>
              </w:r>
              <w:r w:rsidRPr="00DA55F2">
                <w:rPr>
                  <w:rFonts w:eastAsia="Arial"/>
                  <w:sz w:val="22"/>
                  <w:szCs w:val="22"/>
                  <w:lang w:val="sv-SE"/>
                </w:rPr>
                <w:t>Unterstützung der strategischen Koordinierung der Partnerschaften und Stärkung der Grundlagen für evidenzbasierte Politikkonzepte. Beitrag zur politischen Koordinierung und kohärenten Umsetzung der Partnerschaften - auch ressort</w:t>
              </w:r>
              <w:r w:rsidRPr="00DA55F2">
                <w:rPr>
                  <w:sz w:val="22"/>
                  <w:szCs w:val="22"/>
                  <w:lang w:val="sv-SE"/>
                </w:rPr>
                <w:t>übergreifend innerhalb der Kommission.</w:t>
              </w:r>
            </w:p>
            <w:p w14:paraId="12B9C59B" w14:textId="04F882C3" w:rsidR="00803007" w:rsidRPr="007A1198" w:rsidRDefault="007A1198" w:rsidP="007A1198">
              <w:pPr>
                <w:spacing w:after="224" w:line="250" w:lineRule="auto"/>
                <w:rPr>
                  <w:lang w:val="nl-BE" w:eastAsia="en-GB"/>
                </w:rPr>
              </w:pPr>
              <w:r w:rsidRPr="00DA55F2">
                <w:rPr>
                  <w:rFonts w:eastAsia="Arial"/>
                  <w:sz w:val="22"/>
                  <w:szCs w:val="22"/>
                  <w:lang w:val="sv-SE"/>
                </w:rPr>
                <w:t>Beitrag zu einem verbesserten Ausschöpfen der Synergiepotenziale zwischen den Partnerschaften, weiteren EU-Politikbereichen und F</w:t>
              </w:r>
              <w:r w:rsidRPr="00DA55F2">
                <w:rPr>
                  <w:sz w:val="22"/>
                  <w:szCs w:val="22"/>
                  <w:lang w:val="sv-SE"/>
                </w:rPr>
                <w:t xml:space="preserve">örderinstrumenten, sowie der nationalen und regionalen Ebene. Begleitung und Analyse strategischer Themen, die relevant für die Umsetzung der Partnerschaften sind; zum Beispiel der Beitrag der Partnerschaften für den </w:t>
              </w:r>
              <w:r w:rsidRPr="00DA55F2">
                <w:rPr>
                  <w:rFonts w:eastAsia="Arial"/>
                  <w:sz w:val="22"/>
                  <w:szCs w:val="22"/>
                  <w:lang w:val="sv-SE"/>
                </w:rPr>
                <w:t>Europäischen Forschungsraum, die internationale Forschungskooperation und eine freie und offene Wissenschaft.</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02124625"/>
            <w:placeholder>
              <w:docPart w:val="8E14D0FC2AEA4BF78C930B69AB53FDF6"/>
            </w:placeholder>
          </w:sdtPr>
          <w:sdtEndPr/>
          <w:sdtContent>
            <w:p w14:paraId="6A578120" w14:textId="77777777" w:rsidR="007A1198" w:rsidRPr="00FB279B" w:rsidRDefault="007A1198" w:rsidP="007A1198">
              <w:pPr>
                <w:tabs>
                  <w:tab w:val="left" w:pos="709"/>
                </w:tabs>
                <w:ind w:right="60"/>
                <w:rPr>
                  <w:sz w:val="22"/>
                  <w:szCs w:val="22"/>
                  <w:lang w:val="sv-SE"/>
                </w:rPr>
              </w:pPr>
              <w:r w:rsidRPr="00DA55F2">
                <w:rPr>
                  <w:sz w:val="22"/>
                  <w:szCs w:val="22"/>
                  <w:lang w:val="de-AT"/>
                </w:rPr>
                <w:t xml:space="preserve">Da die Europäischen Partnerschaften eine große Bandbreite unterschiedlicher Forschungsbereiche abdecken, strebt das Referat eine hohe fachliche Diversität der Mitarbeiterinnen und Mitarbeiter an. </w:t>
              </w:r>
              <w:r w:rsidRPr="00FB279B">
                <w:rPr>
                  <w:sz w:val="22"/>
                  <w:szCs w:val="22"/>
                  <w:lang w:val="sv-SE"/>
                </w:rPr>
                <w:t>Bewerberinnen und Bewerber können daher über einen akademischen Hintergrund in Natur- und Ingenieurswissenschaft, Medizin, Gesundheits-, Agrarwissenschaft und/oder Sozial- und Geisteswissenschaften verfügen.</w:t>
              </w:r>
            </w:p>
            <w:p w14:paraId="2A0F153A" w14:textId="6ECE3033" w:rsidR="009321C6" w:rsidRPr="009F216F" w:rsidRDefault="007A1198" w:rsidP="007A1198">
              <w:pPr>
                <w:tabs>
                  <w:tab w:val="left" w:pos="709"/>
                </w:tabs>
                <w:ind w:right="60"/>
                <w:rPr>
                  <w:lang w:eastAsia="en-GB"/>
                </w:rPr>
              </w:pPr>
              <w:r w:rsidRPr="00FB279B">
                <w:rPr>
                  <w:sz w:val="22"/>
                  <w:szCs w:val="22"/>
                  <w:lang w:val="sv-SE"/>
                </w:rPr>
                <w:t>Die Bewerberinnen und Bewerber sollten über gute Kenntnisse der EU Forschungs- und Innovationspolitik verfügen</w:t>
              </w:r>
              <w:r>
                <w:rPr>
                  <w:sz w:val="22"/>
                  <w:szCs w:val="22"/>
                  <w:lang w:val="sv-SE"/>
                </w:rPr>
                <w:t>, insbesondere zu</w:t>
              </w:r>
              <w:r w:rsidRPr="00FB279B">
                <w:rPr>
                  <w:sz w:val="22"/>
                  <w:szCs w:val="22"/>
                  <w:lang w:val="sv-SE"/>
                </w:rPr>
                <w:t xml:space="preserve"> den Europäischen Partnerschaften. </w:t>
              </w:r>
              <w:r w:rsidRPr="00DA55F2">
                <w:rPr>
                  <w:sz w:val="22"/>
                  <w:szCs w:val="22"/>
                  <w:lang w:val="de-AT"/>
                </w:rPr>
                <w:t>Erfahrungen in nationaler Forschungs- und Innovationspolitik sind von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w:t>
      </w:r>
      <w:r w:rsidRPr="00D605F4">
        <w:rPr>
          <w:lang w:eastAsia="en-GB"/>
        </w:rPr>
        <w:lastRenderedPageBreak/>
        <w:t>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370C"/>
    <w:rsid w:val="000A58EA"/>
    <w:rsid w:val="000D7B5E"/>
    <w:rsid w:val="000F0214"/>
    <w:rsid w:val="001203F8"/>
    <w:rsid w:val="002C5752"/>
    <w:rsid w:val="002F7504"/>
    <w:rsid w:val="00324D8D"/>
    <w:rsid w:val="0035094A"/>
    <w:rsid w:val="003874E2"/>
    <w:rsid w:val="0039387D"/>
    <w:rsid w:val="00394A86"/>
    <w:rsid w:val="00397E3B"/>
    <w:rsid w:val="003B2E38"/>
    <w:rsid w:val="00465EFC"/>
    <w:rsid w:val="004D0754"/>
    <w:rsid w:val="004D75AF"/>
    <w:rsid w:val="004F0170"/>
    <w:rsid w:val="00546DB1"/>
    <w:rsid w:val="0055272E"/>
    <w:rsid w:val="006243BB"/>
    <w:rsid w:val="00676119"/>
    <w:rsid w:val="006F44C9"/>
    <w:rsid w:val="00767E7E"/>
    <w:rsid w:val="007716E4"/>
    <w:rsid w:val="00785A3F"/>
    <w:rsid w:val="00795C41"/>
    <w:rsid w:val="007A1198"/>
    <w:rsid w:val="007A795D"/>
    <w:rsid w:val="007A7CF4"/>
    <w:rsid w:val="007B514A"/>
    <w:rsid w:val="007C07D8"/>
    <w:rsid w:val="007D0EC6"/>
    <w:rsid w:val="00803007"/>
    <w:rsid w:val="008102E0"/>
    <w:rsid w:val="0089735C"/>
    <w:rsid w:val="008D52CF"/>
    <w:rsid w:val="009321C6"/>
    <w:rsid w:val="009442BE"/>
    <w:rsid w:val="00981056"/>
    <w:rsid w:val="009C52C9"/>
    <w:rsid w:val="009F216F"/>
    <w:rsid w:val="00A1263A"/>
    <w:rsid w:val="00AB56F9"/>
    <w:rsid w:val="00AC5FF8"/>
    <w:rsid w:val="00AE6941"/>
    <w:rsid w:val="00B04A93"/>
    <w:rsid w:val="00B73B91"/>
    <w:rsid w:val="00BF6139"/>
    <w:rsid w:val="00BF7681"/>
    <w:rsid w:val="00C07259"/>
    <w:rsid w:val="00C27C81"/>
    <w:rsid w:val="00C645DA"/>
    <w:rsid w:val="00CD33B4"/>
    <w:rsid w:val="00D605F4"/>
    <w:rsid w:val="00DA252F"/>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41B9ADDEB1F459FA0A151751FB640D2"/>
        <w:category>
          <w:name w:val="General"/>
          <w:gallery w:val="placeholder"/>
        </w:category>
        <w:types>
          <w:type w:val="bbPlcHdr"/>
        </w:types>
        <w:behaviors>
          <w:behavior w:val="content"/>
        </w:behaviors>
        <w:guid w:val="{1AF85A23-9615-4BBB-A16E-D189EBDDDD70}"/>
      </w:docPartPr>
      <w:docPartBody>
        <w:p w:rsidR="00CF0973" w:rsidRDefault="00CF0973" w:rsidP="00CF0973">
          <w:pPr>
            <w:pStyle w:val="441B9ADDEB1F459FA0A151751FB640D2"/>
          </w:pPr>
          <w:r w:rsidRPr="003B2E38">
            <w:rPr>
              <w:rStyle w:val="PlaceholderText"/>
              <w:bCs/>
            </w:rPr>
            <w:t>Click or tap here to enter text.</w:t>
          </w:r>
        </w:p>
      </w:docPartBody>
    </w:docPart>
    <w:docPart>
      <w:docPartPr>
        <w:name w:val="B4D34DA0854B49F3B7FDB588735EAFB5"/>
        <w:category>
          <w:name w:val="General"/>
          <w:gallery w:val="placeholder"/>
        </w:category>
        <w:types>
          <w:type w:val="bbPlcHdr"/>
        </w:types>
        <w:behaviors>
          <w:behavior w:val="content"/>
        </w:behaviors>
        <w:guid w:val="{301C16DA-3B09-4105-8871-93560632EA57}"/>
      </w:docPartPr>
      <w:docPartBody>
        <w:p w:rsidR="00CF0973" w:rsidRDefault="00CF0973" w:rsidP="00CF0973">
          <w:pPr>
            <w:pStyle w:val="B4D34DA0854B49F3B7FDB588735EAFB5"/>
          </w:pPr>
          <w:r w:rsidRPr="00803007">
            <w:rPr>
              <w:rStyle w:val="PlaceholderText"/>
            </w:rPr>
            <w:t>Click or tap here to enter text.</w:t>
          </w:r>
        </w:p>
      </w:docPartBody>
    </w:docPart>
    <w:docPart>
      <w:docPartPr>
        <w:name w:val="FDE6F665EE204B23BF4F0D33EBA62E47"/>
        <w:category>
          <w:name w:val="General"/>
          <w:gallery w:val="placeholder"/>
        </w:category>
        <w:types>
          <w:type w:val="bbPlcHdr"/>
        </w:types>
        <w:behaviors>
          <w:behavior w:val="content"/>
        </w:behaviors>
        <w:guid w:val="{05B83456-3F8B-4C06-88A5-1D178EAE11A6}"/>
      </w:docPartPr>
      <w:docPartBody>
        <w:p w:rsidR="00CF0973" w:rsidRDefault="00CF0973" w:rsidP="00CF0973">
          <w:pPr>
            <w:pStyle w:val="FDE6F665EE204B23BF4F0D33EBA62E47"/>
          </w:pPr>
          <w:r w:rsidRPr="00BD2312">
            <w:rPr>
              <w:rStyle w:val="PlaceholderText"/>
            </w:rPr>
            <w:t>Click or tap here to enter text.</w:t>
          </w:r>
        </w:p>
      </w:docPartBody>
    </w:docPart>
    <w:docPart>
      <w:docPartPr>
        <w:name w:val="8E14D0FC2AEA4BF78C930B69AB53FDF6"/>
        <w:category>
          <w:name w:val="General"/>
          <w:gallery w:val="placeholder"/>
        </w:category>
        <w:types>
          <w:type w:val="bbPlcHdr"/>
        </w:types>
        <w:behaviors>
          <w:behavior w:val="content"/>
        </w:behaviors>
        <w:guid w:val="{BEB5F073-4068-4D46-8AD0-1C58F67392DB}"/>
      </w:docPartPr>
      <w:docPartBody>
        <w:p w:rsidR="00CF0973" w:rsidRDefault="00CF0973" w:rsidP="00CF0973">
          <w:pPr>
            <w:pStyle w:val="8E14D0FC2AEA4BF78C930B69AB53FDF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D0754"/>
    <w:rsid w:val="0055272E"/>
    <w:rsid w:val="0056186B"/>
    <w:rsid w:val="00723B02"/>
    <w:rsid w:val="00897026"/>
    <w:rsid w:val="008A7C76"/>
    <w:rsid w:val="008C406B"/>
    <w:rsid w:val="008D04E3"/>
    <w:rsid w:val="00981056"/>
    <w:rsid w:val="00A1263A"/>
    <w:rsid w:val="00A71FAD"/>
    <w:rsid w:val="00B21BDA"/>
    <w:rsid w:val="00C645DA"/>
    <w:rsid w:val="00CF097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F097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41B9ADDEB1F459FA0A151751FB640D2">
    <w:name w:val="441B9ADDEB1F459FA0A151751FB640D2"/>
    <w:rsid w:val="00CF0973"/>
    <w:pPr>
      <w:spacing w:line="278" w:lineRule="auto"/>
    </w:pPr>
    <w:rPr>
      <w:kern w:val="2"/>
      <w:sz w:val="24"/>
      <w:szCs w:val="24"/>
      <w14:ligatures w14:val="standardContextual"/>
    </w:rPr>
  </w:style>
  <w:style w:type="paragraph" w:customStyle="1" w:styleId="B4D34DA0854B49F3B7FDB588735EAFB5">
    <w:name w:val="B4D34DA0854B49F3B7FDB588735EAFB5"/>
    <w:rsid w:val="00CF0973"/>
    <w:pPr>
      <w:spacing w:line="278" w:lineRule="auto"/>
    </w:pPr>
    <w:rPr>
      <w:kern w:val="2"/>
      <w:sz w:val="24"/>
      <w:szCs w:val="24"/>
      <w14:ligatures w14:val="standardContextual"/>
    </w:rPr>
  </w:style>
  <w:style w:type="paragraph" w:customStyle="1" w:styleId="FDE6F665EE204B23BF4F0D33EBA62E47">
    <w:name w:val="FDE6F665EE204B23BF4F0D33EBA62E47"/>
    <w:rsid w:val="00CF0973"/>
    <w:pPr>
      <w:spacing w:line="278" w:lineRule="auto"/>
    </w:pPr>
    <w:rPr>
      <w:kern w:val="2"/>
      <w:sz w:val="24"/>
      <w:szCs w:val="24"/>
      <w14:ligatures w14:val="standardContextual"/>
    </w:rPr>
  </w:style>
  <w:style w:type="paragraph" w:customStyle="1" w:styleId="8E14D0FC2AEA4BF78C930B69AB53FDF6">
    <w:name w:val="8E14D0FC2AEA4BF78C930B69AB53FDF6"/>
    <w:rsid w:val="00CF097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FB640EC-BEE1-4B8C-8D99-AC4DE1AF7C34}"/>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264AC718-AF23-442A-92F5-08EA22515F3E}">
  <ds:schemaRefs>
    <ds:schemaRef ds:uri="http://purl.org/dc/terms/"/>
    <ds:schemaRef ds:uri="http://schemas.microsoft.com/office/2006/metadata/properties"/>
    <ds:schemaRef ds:uri="http://www.w3.org/XML/1998/namespace"/>
    <ds:schemaRef ds:uri="http://purl.org/dc/dcmitype/"/>
    <ds:schemaRef ds:uri="30c666ed-fe46-43d6-bf30-6de2567680e6"/>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4</TotalTime>
  <Pages>4</Pages>
  <Words>1124</Words>
  <Characters>6409</Characters>
  <Application>Microsoft Office Word</Application>
  <DocSecurity>0</DocSecurity>
  <PresentationFormat>Microsoft Word 14.0</PresentationFormat>
  <Lines>53</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2025-06-30T12:05:00Z</dcterms:created>
  <dcterms:modified xsi:type="dcterms:W3CDTF">2025-07-03T13:56:00Z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